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C0D97">
      <w:pPr>
        <w:pStyle w:val="2"/>
      </w:pPr>
      <w:bookmarkStart w:id="0" w:name="_Toc375071055"/>
      <w:bookmarkStart w:id="1" w:name="_Toc389724464"/>
      <w:bookmarkStart w:id="2" w:name="_Toc392747644"/>
      <w:bookmarkEnd w:id="0"/>
      <w:r w:rsidRPr="00F34AFC">
        <w:t>HH3C-LPBKDT-MIB</w:t>
      </w:r>
      <w:bookmarkEnd w:id="1"/>
      <w:bookmarkEnd w:id="2"/>
    </w:p>
    <w:p w:rsidR="00EC0D97" w:rsidRPr="00F34AFC" w:rsidRDefault="00EC0D97" w:rsidP="00EC0D97">
      <w:r w:rsidRPr="00F34AFC">
        <w:t>本节介绍</w:t>
      </w:r>
      <w:r w:rsidRPr="00F34AFC">
        <w:t>HH3C-LPBKDT-MIB</w:t>
      </w:r>
      <w:r w:rsidRPr="00F34AFC">
        <w:t>模块输出的告警信息。</w:t>
      </w:r>
    </w:p>
    <w:p w:rsidR="00EC0D97" w:rsidRPr="00F34AFC" w:rsidRDefault="00EC0D97" w:rsidP="00EC0D97">
      <w:pPr>
        <w:pStyle w:val="3"/>
      </w:pPr>
      <w:bookmarkStart w:id="3" w:name="_Toc389576979"/>
      <w:bookmarkStart w:id="4" w:name="_Toc389724465"/>
      <w:bookmarkStart w:id="5" w:name="_Toc392747645"/>
      <w:r w:rsidRPr="00F34AFC">
        <w:t>hh3cLpbkdtTrapLoopbacked</w:t>
      </w:r>
      <w:bookmarkEnd w:id="3"/>
      <w:bookmarkEnd w:id="4"/>
      <w:bookmarkEnd w:id="5"/>
    </w:p>
    <w:p w:rsidR="00EC0D97" w:rsidRPr="00F34AFC" w:rsidRDefault="00EC0D97" w:rsidP="00EC0D97">
      <w:pPr>
        <w:pStyle w:val="Command"/>
      </w:pPr>
      <w:r w:rsidRPr="00F34AF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C0D97" w:rsidRPr="00F34AF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0D97" w:rsidRPr="00F34AFC" w:rsidRDefault="00EC0D97" w:rsidP="00705440">
            <w:pPr>
              <w:pStyle w:val="TableHeadingleft"/>
            </w:pPr>
            <w:r w:rsidRPr="00F34AF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0D97" w:rsidRPr="00F34AFC" w:rsidRDefault="00EC0D97" w:rsidP="00705440">
            <w:pPr>
              <w:pStyle w:val="TableText"/>
            </w:pPr>
            <w:r w:rsidRPr="00F34AFC">
              <w:t>1.3.6.1.4.1.25506.2.95.1.0.1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EC0D97" w:rsidP="00705440">
            <w:pPr>
              <w:pStyle w:val="TableHeadingleft"/>
            </w:pPr>
            <w:r w:rsidRPr="00F34AFC">
              <w:t xml:space="preserve">MIB </w:t>
            </w:r>
            <w:r w:rsidR="00FA510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t>hh3c-lpbkdt.mib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FA510C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rPr>
                <w:rFonts w:hint="eastAsia"/>
              </w:rPr>
              <w:t>事件告警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FA510C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t>-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B63DDA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rPr>
                <w:rFonts w:hint="eastAsia"/>
              </w:rPr>
              <w:t>开启</w:t>
            </w:r>
          </w:p>
        </w:tc>
      </w:tr>
    </w:tbl>
    <w:p w:rsidR="00EC0D97" w:rsidRPr="00F34AFC" w:rsidRDefault="00EC0D97" w:rsidP="00EC0D97"/>
    <w:p w:rsidR="00EC0D97" w:rsidRPr="00F34AFC" w:rsidRDefault="00EC0D97" w:rsidP="00EC0D97">
      <w:pPr>
        <w:pStyle w:val="Command"/>
      </w:pPr>
      <w:r w:rsidRPr="00F34AFC">
        <w:t>【描述】</w:t>
      </w:r>
    </w:p>
    <w:p w:rsidR="00EC0D97" w:rsidRPr="00F34AFC" w:rsidRDefault="00EC0D97" w:rsidP="00EC0D97">
      <w:r w:rsidRPr="00F34AFC">
        <w:rPr>
          <w:rFonts w:hint="eastAsia"/>
        </w:rPr>
        <w:t>接口发生环路时产生告警信息。</w:t>
      </w:r>
    </w:p>
    <w:p w:rsidR="00EC0D97" w:rsidRPr="00F34AFC" w:rsidRDefault="00EC0D97" w:rsidP="00EC0D97">
      <w:pPr>
        <w:pStyle w:val="Command"/>
      </w:pPr>
      <w:r w:rsidRPr="00F34AFC">
        <w:t>【状态控制】</w:t>
      </w:r>
    </w:p>
    <w:p w:rsidR="002003C3" w:rsidRDefault="002003C3" w:rsidP="00EC0D97">
      <w:r>
        <w:rPr>
          <w:rFonts w:hint="eastAsia"/>
        </w:rPr>
        <w:t>该告警无法关闭。</w:t>
      </w:r>
    </w:p>
    <w:p w:rsidR="00EC0D97" w:rsidRPr="00F34AFC" w:rsidRDefault="00EC0D97" w:rsidP="00EC0D97">
      <w:pPr>
        <w:pStyle w:val="Command"/>
      </w:pPr>
      <w:r w:rsidRPr="00F34A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EC0D97" w:rsidRPr="00F34AF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OID</w:t>
            </w:r>
            <w:r w:rsidRPr="00F34A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取值范围</w:t>
            </w:r>
          </w:p>
        </w:tc>
      </w:tr>
      <w:tr w:rsidR="00EC0D97" w:rsidRPr="00F34AFC" w:rsidTr="00705440">
        <w:trPr>
          <w:cantSplit/>
        </w:trPr>
        <w:tc>
          <w:tcPr>
            <w:tcW w:w="3607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t>InterfaceIndex</w:t>
            </w:r>
          </w:p>
        </w:tc>
        <w:tc>
          <w:tcPr>
            <w:tcW w:w="3316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1..2147483647</w:t>
            </w:r>
          </w:p>
        </w:tc>
      </w:tr>
      <w:tr w:rsidR="00EC0D97" w:rsidRPr="00F34AFC" w:rsidTr="00705440">
        <w:trPr>
          <w:cantSplit/>
        </w:trPr>
        <w:tc>
          <w:tcPr>
            <w:tcW w:w="3607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1.3.6.1.2.1.2.2.1.2 (ifDescr)</w:t>
            </w:r>
          </w:p>
        </w:tc>
        <w:tc>
          <w:tcPr>
            <w:tcW w:w="2045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t>OCTET STRING (SIZE (0..255))</w:t>
            </w:r>
          </w:p>
        </w:tc>
      </w:tr>
    </w:tbl>
    <w:p w:rsidR="00EC0D97" w:rsidRPr="00F34AFC" w:rsidRDefault="00EC0D97" w:rsidP="00EC0D97"/>
    <w:p w:rsidR="00EC0D97" w:rsidRPr="00F34AFC" w:rsidRDefault="00EC0D97" w:rsidP="00EC0D97">
      <w:pPr>
        <w:pStyle w:val="Command"/>
      </w:pPr>
      <w:r w:rsidRPr="00F34AFC">
        <w:t>【处理建议】</w:t>
      </w:r>
    </w:p>
    <w:p w:rsidR="00EC0D97" w:rsidRDefault="00EC0D97" w:rsidP="00EC0D97">
      <w:r w:rsidRPr="00F34AFC">
        <w:rPr>
          <w:rFonts w:hint="eastAsia"/>
        </w:rPr>
        <w:t>检查网络环路。</w:t>
      </w:r>
    </w:p>
    <w:p w:rsidR="0018371A" w:rsidRPr="00F34AFC" w:rsidRDefault="0018371A" w:rsidP="00EC0D97"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EC0D97" w:rsidRPr="00F34AFC" w:rsidRDefault="00EC0D97" w:rsidP="00EC0D97">
      <w:pPr>
        <w:pStyle w:val="3"/>
      </w:pPr>
      <w:bookmarkStart w:id="6" w:name="_Toc389576980"/>
      <w:bookmarkStart w:id="7" w:name="_Toc389724466"/>
      <w:bookmarkStart w:id="8" w:name="_Toc392747646"/>
      <w:r w:rsidRPr="00F34AFC">
        <w:t>hh3cLpbkdtTrapRecovered</w:t>
      </w:r>
      <w:bookmarkEnd w:id="6"/>
      <w:bookmarkEnd w:id="7"/>
      <w:bookmarkEnd w:id="8"/>
    </w:p>
    <w:p w:rsidR="00EC0D97" w:rsidRPr="00F34AFC" w:rsidRDefault="00EC0D97" w:rsidP="00EC0D97">
      <w:pPr>
        <w:pStyle w:val="Command"/>
      </w:pPr>
      <w:r w:rsidRPr="00F34AF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C0D97" w:rsidRPr="00F34AF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0D97" w:rsidRPr="00F34AFC" w:rsidRDefault="00EC0D97" w:rsidP="00705440">
            <w:pPr>
              <w:pStyle w:val="TableHeadingleft"/>
            </w:pPr>
            <w:r w:rsidRPr="00F34AF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0D97" w:rsidRPr="00F34AFC" w:rsidRDefault="00EC0D97" w:rsidP="00705440">
            <w:pPr>
              <w:pStyle w:val="TableText"/>
            </w:pPr>
            <w:r w:rsidRPr="00F34AFC">
              <w:t>1.3.6.1.4.1.25506.2.95.1.0.2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EC0D97" w:rsidP="00705440">
            <w:pPr>
              <w:pStyle w:val="TableHeadingleft"/>
            </w:pPr>
            <w:r w:rsidRPr="00F34AFC">
              <w:t xml:space="preserve">MIB </w:t>
            </w:r>
            <w:r w:rsidR="00B63DDA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t>hh3c-lpbkdt.mib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B63DDA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rPr>
                <w:rFonts w:hint="eastAsia"/>
              </w:rPr>
              <w:t>事件告警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B63DDA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t>-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B63DDA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rPr>
                <w:rFonts w:hint="eastAsia"/>
              </w:rPr>
              <w:t>开启</w:t>
            </w:r>
          </w:p>
        </w:tc>
      </w:tr>
    </w:tbl>
    <w:p w:rsidR="00EC0D97" w:rsidRPr="00F34AFC" w:rsidRDefault="00EC0D97" w:rsidP="00EC0D97"/>
    <w:p w:rsidR="00EC0D97" w:rsidRPr="00F34AFC" w:rsidRDefault="00EC0D97" w:rsidP="00EC0D97">
      <w:pPr>
        <w:pStyle w:val="Command"/>
      </w:pPr>
      <w:r w:rsidRPr="00F34AFC">
        <w:t>【描述】</w:t>
      </w:r>
    </w:p>
    <w:p w:rsidR="00EC0D97" w:rsidRPr="00F34AFC" w:rsidRDefault="00EC0D97" w:rsidP="00EC0D97">
      <w:r w:rsidRPr="00F34AFC">
        <w:rPr>
          <w:rFonts w:hint="eastAsia"/>
        </w:rPr>
        <w:t>环路消除时产生告警信息。</w:t>
      </w:r>
    </w:p>
    <w:p w:rsidR="00EC0D97" w:rsidRPr="00F34AFC" w:rsidRDefault="00EC0D97" w:rsidP="00EC0D97">
      <w:pPr>
        <w:pStyle w:val="Command"/>
      </w:pPr>
      <w:r w:rsidRPr="00F34AFC">
        <w:t>【状态控制】</w:t>
      </w:r>
    </w:p>
    <w:p w:rsidR="008440FB" w:rsidRDefault="008440FB" w:rsidP="00EC0D97">
      <w:r>
        <w:rPr>
          <w:rFonts w:hint="eastAsia"/>
        </w:rPr>
        <w:t>该告警无法关闭。</w:t>
      </w:r>
    </w:p>
    <w:p w:rsidR="00EC0D97" w:rsidRPr="00F34AFC" w:rsidRDefault="00EC0D97" w:rsidP="00EC0D97">
      <w:pPr>
        <w:pStyle w:val="Command"/>
      </w:pPr>
      <w:r w:rsidRPr="00F34AFC">
        <w:lastRenderedPageBreak/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EC0D97" w:rsidRPr="00F34AF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OID</w:t>
            </w:r>
            <w:r w:rsidRPr="00F34A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取值范围</w:t>
            </w:r>
          </w:p>
        </w:tc>
      </w:tr>
      <w:tr w:rsidR="00EC0D97" w:rsidRPr="00F34AFC" w:rsidTr="00705440">
        <w:trPr>
          <w:cantSplit/>
        </w:trPr>
        <w:tc>
          <w:tcPr>
            <w:tcW w:w="3607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t>InterfaceIndex</w:t>
            </w:r>
          </w:p>
        </w:tc>
        <w:tc>
          <w:tcPr>
            <w:tcW w:w="3316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1..2147483647</w:t>
            </w:r>
          </w:p>
        </w:tc>
      </w:tr>
      <w:tr w:rsidR="00EC0D97" w:rsidRPr="00F34AFC" w:rsidTr="00705440">
        <w:trPr>
          <w:cantSplit/>
        </w:trPr>
        <w:tc>
          <w:tcPr>
            <w:tcW w:w="3607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1.3.6.1.2.1.2.2.1.2 (ifDescr)</w:t>
            </w:r>
          </w:p>
        </w:tc>
        <w:tc>
          <w:tcPr>
            <w:tcW w:w="2045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t>OCTET STRING (SIZE (0..255))</w:t>
            </w:r>
          </w:p>
        </w:tc>
      </w:tr>
    </w:tbl>
    <w:p w:rsidR="00EC0D97" w:rsidRPr="00F34AFC" w:rsidRDefault="00EC0D97" w:rsidP="00EC0D97"/>
    <w:p w:rsidR="00EC0D97" w:rsidRPr="00F34AFC" w:rsidRDefault="00EC0D97" w:rsidP="00EC0D97">
      <w:pPr>
        <w:pStyle w:val="Command"/>
      </w:pPr>
      <w:r w:rsidRPr="00F34AFC">
        <w:t>【处理建议】</w:t>
      </w:r>
    </w:p>
    <w:p w:rsidR="00EC0D97" w:rsidRPr="00F34AFC" w:rsidRDefault="00EC0D97" w:rsidP="00EC0D97">
      <w:r w:rsidRPr="00F34AFC">
        <w:rPr>
          <w:rFonts w:hint="eastAsia"/>
        </w:rPr>
        <w:t>不需要操作。</w:t>
      </w:r>
    </w:p>
    <w:p w:rsidR="00EC0D97" w:rsidRPr="00F34AFC" w:rsidRDefault="00EC0D97" w:rsidP="00EC0D97">
      <w:pPr>
        <w:pStyle w:val="3"/>
      </w:pPr>
      <w:bookmarkStart w:id="9" w:name="_Toc389576981"/>
      <w:bookmarkStart w:id="10" w:name="_Toc389724467"/>
      <w:bookmarkStart w:id="11" w:name="_Toc392747647"/>
      <w:r w:rsidRPr="00F34AFC">
        <w:t>hh3cLpbkdtTrapPerVlanLoopbacked</w:t>
      </w:r>
      <w:bookmarkEnd w:id="9"/>
      <w:bookmarkEnd w:id="10"/>
      <w:bookmarkEnd w:id="11"/>
    </w:p>
    <w:p w:rsidR="00EC0D97" w:rsidRPr="00F34AFC" w:rsidRDefault="00EC0D97" w:rsidP="00EC0D97">
      <w:pPr>
        <w:pStyle w:val="Command"/>
      </w:pPr>
      <w:r w:rsidRPr="00F34AF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C0D97" w:rsidRPr="00F34AF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0D97" w:rsidRPr="00F34AFC" w:rsidRDefault="00EC0D97" w:rsidP="00705440">
            <w:pPr>
              <w:pStyle w:val="TableHeadingleft"/>
            </w:pPr>
            <w:r w:rsidRPr="00F34AF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0D97" w:rsidRPr="00F34AFC" w:rsidRDefault="00EC0D97" w:rsidP="00705440">
            <w:pPr>
              <w:pStyle w:val="TableText"/>
              <w:keepNext/>
            </w:pPr>
            <w:r w:rsidRPr="00F34AFC">
              <w:t>1.3.6.1.4.1.25506.2.95.1.0.3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EC0D97" w:rsidP="00705440">
            <w:pPr>
              <w:pStyle w:val="TableHeadingleft"/>
            </w:pPr>
            <w:r w:rsidRPr="00F34AFC">
              <w:t xml:space="preserve">MIB </w:t>
            </w:r>
            <w:r w:rsidR="00B63DDA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t>hh3c-lpbkdt.mib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B63DDA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rPr>
                <w:rFonts w:hint="eastAsia"/>
              </w:rPr>
              <w:t>事件告警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B63DDA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t>-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B63DDA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rPr>
                <w:rFonts w:hint="eastAsia"/>
              </w:rPr>
              <w:t>开启</w:t>
            </w:r>
          </w:p>
        </w:tc>
      </w:tr>
    </w:tbl>
    <w:p w:rsidR="00EC0D97" w:rsidRPr="00F34AFC" w:rsidRDefault="00EC0D97" w:rsidP="00EC0D97"/>
    <w:p w:rsidR="00000000" w:rsidRDefault="00EC0D97">
      <w:pPr>
        <w:pStyle w:val="Command"/>
      </w:pPr>
      <w:r w:rsidRPr="00F34AFC">
        <w:t>【描述】</w:t>
      </w:r>
    </w:p>
    <w:p w:rsidR="00EC0D97" w:rsidRPr="00F34AFC" w:rsidRDefault="00EC0D97" w:rsidP="00EC0D97">
      <w:r w:rsidRPr="00F34AFC">
        <w:rPr>
          <w:rFonts w:hint="eastAsia"/>
        </w:rPr>
        <w:t>接口在该</w:t>
      </w:r>
      <w:r w:rsidRPr="00F34AFC">
        <w:rPr>
          <w:rFonts w:hint="eastAsia"/>
        </w:rPr>
        <w:t>VLAN</w:t>
      </w:r>
      <w:r w:rsidRPr="00F34AFC">
        <w:rPr>
          <w:rFonts w:hint="eastAsia"/>
        </w:rPr>
        <w:t>发生环路时产生告警信息。</w:t>
      </w:r>
    </w:p>
    <w:p w:rsidR="00EC0D97" w:rsidRPr="00F34AFC" w:rsidRDefault="00EC0D97" w:rsidP="00EC0D97">
      <w:pPr>
        <w:pStyle w:val="Command"/>
      </w:pPr>
      <w:r w:rsidRPr="00F34AFC">
        <w:t>【状态控制】</w:t>
      </w:r>
    </w:p>
    <w:p w:rsidR="0049053E" w:rsidRDefault="0049053E" w:rsidP="00EC0D97">
      <w:r>
        <w:rPr>
          <w:rFonts w:hint="eastAsia"/>
        </w:rPr>
        <w:t>该告警无法关闭。</w:t>
      </w:r>
    </w:p>
    <w:p w:rsidR="00EC0D97" w:rsidRPr="00F34AFC" w:rsidRDefault="00EC0D97" w:rsidP="00EC0D97">
      <w:pPr>
        <w:pStyle w:val="Command"/>
      </w:pPr>
      <w:r w:rsidRPr="00F34A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EC0D97" w:rsidRPr="00F34AF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OID</w:t>
            </w:r>
            <w:r w:rsidRPr="00F34A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取值范围</w:t>
            </w:r>
          </w:p>
        </w:tc>
      </w:tr>
      <w:tr w:rsidR="00EC0D97" w:rsidRPr="00F34AFC" w:rsidTr="00705440">
        <w:trPr>
          <w:cantSplit/>
        </w:trPr>
        <w:tc>
          <w:tcPr>
            <w:tcW w:w="3607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t>InterfaceIndex</w:t>
            </w:r>
          </w:p>
        </w:tc>
        <w:tc>
          <w:tcPr>
            <w:tcW w:w="3316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1..2147483647</w:t>
            </w:r>
          </w:p>
        </w:tc>
      </w:tr>
      <w:tr w:rsidR="00EC0D97" w:rsidRPr="00F34AFC" w:rsidTr="00705440">
        <w:trPr>
          <w:cantSplit/>
        </w:trPr>
        <w:tc>
          <w:tcPr>
            <w:tcW w:w="3607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1.3.6.1.2.1.2.2.1.2 (ifDescr)</w:t>
            </w:r>
          </w:p>
        </w:tc>
        <w:tc>
          <w:tcPr>
            <w:tcW w:w="2045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t>OCTET STRING (SIZE (0..255))</w:t>
            </w:r>
          </w:p>
        </w:tc>
      </w:tr>
      <w:tr w:rsidR="00EC0D97" w:rsidRPr="00F34AFC" w:rsidTr="00705440">
        <w:trPr>
          <w:cantSplit/>
        </w:trPr>
        <w:tc>
          <w:tcPr>
            <w:tcW w:w="3607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1.3.6.1.4.1.25506.2.95.2.1 (hh3cLpbkdtVlanID)</w:t>
            </w:r>
          </w:p>
        </w:tc>
        <w:tc>
          <w:tcPr>
            <w:tcW w:w="2045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t>VlanId</w:t>
            </w:r>
          </w:p>
        </w:tc>
        <w:tc>
          <w:tcPr>
            <w:tcW w:w="3316" w:type="dxa"/>
          </w:tcPr>
          <w:p w:rsidR="00EC0D97" w:rsidRPr="00F34AFC" w:rsidRDefault="00EC0D97" w:rsidP="00705440">
            <w:pPr>
              <w:pStyle w:val="TableText"/>
            </w:pPr>
            <w:r w:rsidRPr="00F34AFC">
              <w:rPr>
                <w:lang w:eastAsia="en-US"/>
              </w:rPr>
              <w:t>1..</w:t>
            </w:r>
            <w:r w:rsidRPr="00F34AFC">
              <w:rPr>
                <w:rFonts w:hint="eastAsia"/>
              </w:rPr>
              <w:t>4094</w:t>
            </w:r>
          </w:p>
        </w:tc>
      </w:tr>
    </w:tbl>
    <w:p w:rsidR="00EC0D97" w:rsidRPr="00F34AFC" w:rsidRDefault="00EC0D97" w:rsidP="00EC0D97"/>
    <w:p w:rsidR="00EC0D97" w:rsidRPr="00F34AFC" w:rsidRDefault="00EC0D97" w:rsidP="00EC0D97">
      <w:pPr>
        <w:pStyle w:val="Command"/>
      </w:pPr>
      <w:r w:rsidRPr="00F34AFC">
        <w:t>【处理建议】</w:t>
      </w:r>
    </w:p>
    <w:p w:rsidR="00EC0D97" w:rsidRDefault="00EC0D97" w:rsidP="00EC0D97">
      <w:r w:rsidRPr="00F34AFC">
        <w:rPr>
          <w:rFonts w:hint="eastAsia"/>
        </w:rPr>
        <w:t>检查对应</w:t>
      </w:r>
      <w:r w:rsidRPr="00F34AFC">
        <w:rPr>
          <w:rFonts w:hint="eastAsia"/>
        </w:rPr>
        <w:t>VLAN</w:t>
      </w:r>
      <w:r w:rsidRPr="00F34AFC">
        <w:rPr>
          <w:rFonts w:hint="eastAsia"/>
        </w:rPr>
        <w:t>的网络环路。</w:t>
      </w:r>
    </w:p>
    <w:p w:rsidR="0018371A" w:rsidRPr="00F34AFC" w:rsidRDefault="0018371A" w:rsidP="00EC0D97"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EC0D97" w:rsidRPr="00F34AFC" w:rsidRDefault="00EC0D97" w:rsidP="00EC0D97">
      <w:pPr>
        <w:pStyle w:val="3"/>
      </w:pPr>
      <w:bookmarkStart w:id="12" w:name="_Toc389576982"/>
      <w:bookmarkStart w:id="13" w:name="_Toc389724468"/>
      <w:bookmarkStart w:id="14" w:name="_Toc392747648"/>
      <w:r w:rsidRPr="00F34AFC">
        <w:lastRenderedPageBreak/>
        <w:t>hh3cLpbkdtTrapPerVlanRecovered</w:t>
      </w:r>
      <w:bookmarkEnd w:id="12"/>
      <w:bookmarkEnd w:id="13"/>
      <w:bookmarkEnd w:id="14"/>
    </w:p>
    <w:p w:rsidR="00EC0D97" w:rsidRPr="00F34AFC" w:rsidRDefault="00EC0D97" w:rsidP="00EC0D97">
      <w:pPr>
        <w:pStyle w:val="Command"/>
      </w:pPr>
      <w:r w:rsidRPr="00F34AFC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EC0D97" w:rsidRPr="00F34AFC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0D97" w:rsidRPr="00F34AFC" w:rsidRDefault="00EC0D97" w:rsidP="00705440">
            <w:pPr>
              <w:pStyle w:val="TableHeadingleft"/>
            </w:pPr>
            <w:r w:rsidRPr="00F34AFC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EC0D97" w:rsidRPr="00F34AFC" w:rsidRDefault="00EC0D97" w:rsidP="00705440">
            <w:pPr>
              <w:pStyle w:val="TableText"/>
            </w:pPr>
            <w:r w:rsidRPr="00F34AFC">
              <w:t>1.3.6.1.4.1.25506.2.95.1.0.4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EC0D97" w:rsidP="00705440">
            <w:pPr>
              <w:pStyle w:val="TableHeadingleft"/>
            </w:pPr>
            <w:r w:rsidRPr="00F34AFC">
              <w:t xml:space="preserve">MIB </w:t>
            </w:r>
            <w:r w:rsidR="00DF11EF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t>hh3c-lpbkdt.mib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DF11EF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rPr>
                <w:rFonts w:hint="eastAsia"/>
              </w:rPr>
              <w:t>事件告警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DF11EF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t>-</w:t>
            </w:r>
          </w:p>
        </w:tc>
      </w:tr>
      <w:tr w:rsidR="00EC0D97" w:rsidRPr="00F34AFC" w:rsidTr="00705440">
        <w:trPr>
          <w:cantSplit/>
        </w:trPr>
        <w:tc>
          <w:tcPr>
            <w:tcW w:w="1810" w:type="dxa"/>
          </w:tcPr>
          <w:p w:rsidR="00EC0D97" w:rsidRPr="00F34AFC" w:rsidRDefault="00DF11EF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EC0D97" w:rsidRPr="00F34AFC" w:rsidRDefault="00EC0D97" w:rsidP="00705440">
            <w:pPr>
              <w:pStyle w:val="TableText"/>
            </w:pPr>
            <w:r w:rsidRPr="00F34AFC">
              <w:rPr>
                <w:rFonts w:hint="eastAsia"/>
              </w:rPr>
              <w:t>开启</w:t>
            </w:r>
          </w:p>
        </w:tc>
      </w:tr>
    </w:tbl>
    <w:p w:rsidR="00EC0D97" w:rsidRPr="00F34AFC" w:rsidRDefault="00EC0D97" w:rsidP="00EC0D97"/>
    <w:p w:rsidR="00EC0D97" w:rsidRPr="00F34AFC" w:rsidRDefault="00EC0D97" w:rsidP="00EC0D97">
      <w:pPr>
        <w:pStyle w:val="Command"/>
      </w:pPr>
      <w:r w:rsidRPr="00F34AFC">
        <w:t>【描述】</w:t>
      </w:r>
    </w:p>
    <w:p w:rsidR="00EC0D97" w:rsidRPr="00F34AFC" w:rsidRDefault="00EC0D97" w:rsidP="00EC0D97">
      <w:r w:rsidRPr="00F34AFC">
        <w:rPr>
          <w:rFonts w:hint="eastAsia"/>
        </w:rPr>
        <w:t>接口在该</w:t>
      </w:r>
      <w:r w:rsidRPr="00F34AFC">
        <w:rPr>
          <w:rFonts w:hint="eastAsia"/>
        </w:rPr>
        <w:t>VLAN</w:t>
      </w:r>
      <w:r w:rsidRPr="00F34AFC">
        <w:rPr>
          <w:rFonts w:hint="eastAsia"/>
        </w:rPr>
        <w:t>环路消除时产生告警信息。</w:t>
      </w:r>
    </w:p>
    <w:p w:rsidR="00EC0D97" w:rsidRPr="00F34AFC" w:rsidRDefault="00EC0D97" w:rsidP="00EC0D97">
      <w:pPr>
        <w:pStyle w:val="Command"/>
      </w:pPr>
      <w:r w:rsidRPr="00F34AFC">
        <w:t>【状态控制】</w:t>
      </w:r>
    </w:p>
    <w:p w:rsidR="0049053E" w:rsidRDefault="0049053E" w:rsidP="00EC0D97">
      <w:r>
        <w:rPr>
          <w:rFonts w:hint="eastAsia"/>
        </w:rPr>
        <w:t>该告警无法关闭。</w:t>
      </w:r>
    </w:p>
    <w:p w:rsidR="00EC0D97" w:rsidRPr="00F34AFC" w:rsidRDefault="00EC0D97" w:rsidP="00EC0D97">
      <w:pPr>
        <w:pStyle w:val="Command"/>
      </w:pPr>
      <w:r w:rsidRPr="00F34AFC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EC0D97" w:rsidRPr="00F34AFC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OID</w:t>
            </w:r>
            <w:r w:rsidRPr="00F34AFC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EC0D97" w:rsidRPr="00F34AFC" w:rsidRDefault="00EC0D97" w:rsidP="00705440">
            <w:pPr>
              <w:pStyle w:val="TableHeading"/>
              <w:rPr>
                <w:lang w:eastAsia="en-US"/>
              </w:rPr>
            </w:pPr>
            <w:r w:rsidRPr="00F34AFC">
              <w:rPr>
                <w:lang w:eastAsia="en-US"/>
              </w:rPr>
              <w:t>取值范围</w:t>
            </w:r>
          </w:p>
        </w:tc>
      </w:tr>
      <w:tr w:rsidR="00EC0D97" w:rsidRPr="00F34AFC" w:rsidTr="00705440">
        <w:trPr>
          <w:cantSplit/>
        </w:trPr>
        <w:tc>
          <w:tcPr>
            <w:tcW w:w="3607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t>InterfaceIndex</w:t>
            </w:r>
          </w:p>
        </w:tc>
        <w:tc>
          <w:tcPr>
            <w:tcW w:w="3316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1..2147483647</w:t>
            </w:r>
          </w:p>
        </w:tc>
      </w:tr>
      <w:tr w:rsidR="00EC0D97" w:rsidRPr="00F34AFC" w:rsidTr="00705440">
        <w:trPr>
          <w:cantSplit/>
        </w:trPr>
        <w:tc>
          <w:tcPr>
            <w:tcW w:w="3607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1.3.6.1.2.1.2.2.1.2 (ifDescr)</w:t>
            </w:r>
          </w:p>
        </w:tc>
        <w:tc>
          <w:tcPr>
            <w:tcW w:w="2045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t>OCTET STRING (SIZE (0..255))</w:t>
            </w:r>
          </w:p>
        </w:tc>
      </w:tr>
      <w:tr w:rsidR="00EC0D97" w:rsidRPr="00F34AFC" w:rsidTr="00705440">
        <w:trPr>
          <w:cantSplit/>
        </w:trPr>
        <w:tc>
          <w:tcPr>
            <w:tcW w:w="3607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1.3.6.1.4.1.25506.2.95.2.1 (hh3cLpbkdtVlanID)</w:t>
            </w:r>
          </w:p>
        </w:tc>
        <w:tc>
          <w:tcPr>
            <w:tcW w:w="2045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t>VlanId</w:t>
            </w:r>
          </w:p>
        </w:tc>
        <w:tc>
          <w:tcPr>
            <w:tcW w:w="3316" w:type="dxa"/>
          </w:tcPr>
          <w:p w:rsidR="00EC0D97" w:rsidRPr="00F34AFC" w:rsidRDefault="00EC0D97" w:rsidP="00705440">
            <w:pPr>
              <w:pStyle w:val="TableText"/>
              <w:rPr>
                <w:lang w:eastAsia="en-US"/>
              </w:rPr>
            </w:pPr>
            <w:r w:rsidRPr="00F34AFC">
              <w:rPr>
                <w:lang w:eastAsia="en-US"/>
              </w:rPr>
              <w:t>1..</w:t>
            </w:r>
            <w:r w:rsidRPr="00F34AFC">
              <w:rPr>
                <w:rFonts w:hint="eastAsia"/>
              </w:rPr>
              <w:t>4094</w:t>
            </w:r>
          </w:p>
        </w:tc>
      </w:tr>
    </w:tbl>
    <w:p w:rsidR="00EC0D97" w:rsidRPr="00F34AFC" w:rsidRDefault="00EC0D97" w:rsidP="00EC0D97"/>
    <w:p w:rsidR="00EC0D97" w:rsidRPr="00F34AFC" w:rsidRDefault="00EC0D97" w:rsidP="00EC0D97">
      <w:pPr>
        <w:pStyle w:val="Command"/>
      </w:pPr>
      <w:r w:rsidRPr="00F34AFC">
        <w:t>【处理建议】</w:t>
      </w:r>
    </w:p>
    <w:p w:rsidR="00887319" w:rsidRPr="00F34AFC" w:rsidRDefault="00EC0D97" w:rsidP="0044780D">
      <w:r w:rsidRPr="00F34AFC">
        <w:rPr>
          <w:rFonts w:hint="eastAsia"/>
        </w:rPr>
        <w:t>不需要操作。</w:t>
      </w:r>
    </w:p>
    <w:sectPr w:rsidR="00887319" w:rsidRPr="00F34AFC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965" w:rsidRDefault="00FF0965">
      <w:r>
        <w:separator/>
      </w:r>
    </w:p>
  </w:endnote>
  <w:endnote w:type="continuationSeparator" w:id="0">
    <w:p w:rsidR="00FF0965" w:rsidRDefault="00FF0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324D45" w:rsidP="00020766">
        <w:pPr>
          <w:pStyle w:val="a5"/>
        </w:pPr>
        <w:r w:rsidRPr="00324D45">
          <w:fldChar w:fldCharType="begin"/>
        </w:r>
        <w:r w:rsidR="00F86011">
          <w:instrText>PAGE   \* MERGEFORMAT</w:instrText>
        </w:r>
        <w:r w:rsidRPr="00324D45">
          <w:fldChar w:fldCharType="separate"/>
        </w:r>
        <w:r w:rsidR="009F1FF7" w:rsidRPr="009F1FF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965" w:rsidRDefault="00FF0965">
      <w:r>
        <w:separator/>
      </w:r>
    </w:p>
  </w:footnote>
  <w:footnote w:type="continuationSeparator" w:id="0">
    <w:p w:rsidR="00FF0965" w:rsidRDefault="00FF09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4BB5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371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0205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03C3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025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4D45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53E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1DD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1A21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440FB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09D3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27BF"/>
    <w:rsid w:val="00983A0B"/>
    <w:rsid w:val="00984417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1FF7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3DDA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4769F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C2418"/>
    <w:rsid w:val="00DD029C"/>
    <w:rsid w:val="00DD5DC6"/>
    <w:rsid w:val="00DE1F29"/>
    <w:rsid w:val="00DE59D1"/>
    <w:rsid w:val="00DE698B"/>
    <w:rsid w:val="00DE6BE9"/>
    <w:rsid w:val="00DE75E8"/>
    <w:rsid w:val="00DF0C77"/>
    <w:rsid w:val="00DF11EF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0D97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6836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AFC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A510C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965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34AFC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F34AFC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F34AFC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F34AFC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F34AFC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F34AFC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F34AFC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F34A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F34AF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F34AF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F34AFC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F34AFC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F34AFC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F34AFC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F34AFC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F34AFC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F34AFC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F34AFC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F34AFC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F34AFC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F34AFC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F34AFC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F34AFC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F34AFC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F34AFC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F34AFC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F34AFC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F34AFC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F34AFC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F34AFC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F34AFC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F34AFC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F34AFC"/>
    <w:pPr>
      <w:ind w:left="1260"/>
    </w:pPr>
  </w:style>
  <w:style w:type="paragraph" w:styleId="50">
    <w:name w:val="toc 5"/>
    <w:basedOn w:val="a0"/>
    <w:next w:val="a0"/>
    <w:autoRedefine/>
    <w:rsid w:val="00F34AFC"/>
    <w:pPr>
      <w:ind w:left="1680"/>
    </w:pPr>
  </w:style>
  <w:style w:type="paragraph" w:styleId="60">
    <w:name w:val="toc 6"/>
    <w:basedOn w:val="a0"/>
    <w:next w:val="a0"/>
    <w:autoRedefine/>
    <w:rsid w:val="00F34AFC"/>
    <w:pPr>
      <w:ind w:left="2100"/>
    </w:pPr>
  </w:style>
  <w:style w:type="paragraph" w:styleId="70">
    <w:name w:val="toc 7"/>
    <w:basedOn w:val="a0"/>
    <w:next w:val="a0"/>
    <w:autoRedefine/>
    <w:rsid w:val="00F34AFC"/>
    <w:pPr>
      <w:ind w:left="2520"/>
    </w:pPr>
  </w:style>
  <w:style w:type="paragraph" w:styleId="80">
    <w:name w:val="toc 8"/>
    <w:basedOn w:val="a0"/>
    <w:next w:val="a0"/>
    <w:autoRedefine/>
    <w:rsid w:val="00F34AFC"/>
    <w:pPr>
      <w:ind w:left="2940"/>
    </w:pPr>
  </w:style>
  <w:style w:type="paragraph" w:styleId="90">
    <w:name w:val="toc 9"/>
    <w:basedOn w:val="a0"/>
    <w:next w:val="a0"/>
    <w:autoRedefine/>
    <w:rsid w:val="00F34AFC"/>
    <w:pPr>
      <w:ind w:left="3360"/>
    </w:pPr>
  </w:style>
  <w:style w:type="paragraph" w:styleId="a8">
    <w:name w:val="Document Map"/>
    <w:basedOn w:val="a0"/>
    <w:semiHidden/>
    <w:rsid w:val="00F34AFC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F34AFC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F34AFC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F34AFC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F34AFC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F34AFC"/>
    <w:rPr>
      <w:color w:val="0000FF"/>
      <w:u w:val="single"/>
    </w:rPr>
  </w:style>
  <w:style w:type="character" w:styleId="aa">
    <w:name w:val="annotation reference"/>
    <w:basedOn w:val="a1"/>
    <w:semiHidden/>
    <w:rsid w:val="00F34AFC"/>
    <w:rPr>
      <w:sz w:val="21"/>
      <w:szCs w:val="21"/>
    </w:rPr>
  </w:style>
  <w:style w:type="paragraph" w:styleId="ab">
    <w:name w:val="annotation text"/>
    <w:basedOn w:val="a0"/>
    <w:link w:val="Char0"/>
    <w:semiHidden/>
    <w:rsid w:val="00F34AFC"/>
    <w:pPr>
      <w:jc w:val="left"/>
    </w:pPr>
  </w:style>
  <w:style w:type="paragraph" w:styleId="ac">
    <w:name w:val="annotation subject"/>
    <w:basedOn w:val="ab"/>
    <w:next w:val="ab"/>
    <w:semiHidden/>
    <w:rsid w:val="00F34AFC"/>
    <w:rPr>
      <w:b/>
      <w:bCs/>
    </w:rPr>
  </w:style>
  <w:style w:type="paragraph" w:styleId="ad">
    <w:name w:val="Balloon Text"/>
    <w:basedOn w:val="a0"/>
    <w:semiHidden/>
    <w:rsid w:val="00F34AFC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F34AFC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F34AFC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F34AFC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F34AFC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F34AFC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F34AFC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F34AFC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F34AFC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F34AFC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F34AFC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F34AFC"/>
    <w:pPr>
      <w:numPr>
        <w:ilvl w:val="1"/>
      </w:numPr>
    </w:pPr>
  </w:style>
  <w:style w:type="paragraph" w:customStyle="1" w:styleId="ItemIndent1">
    <w:name w:val="Item Indent_1"/>
    <w:basedOn w:val="a0"/>
    <w:qFormat/>
    <w:rsid w:val="00F34AFC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F34AFC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F34AFC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F34AFC"/>
    <w:pPr>
      <w:numPr>
        <w:ilvl w:val="2"/>
      </w:numPr>
    </w:pPr>
  </w:style>
  <w:style w:type="paragraph" w:customStyle="1" w:styleId="ItemIndent3">
    <w:name w:val="Item Indent_3"/>
    <w:basedOn w:val="a0"/>
    <w:rsid w:val="00F34AFC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F34AFC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F34AFC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F34AFC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F34AFC"/>
    <w:rPr>
      <w:rFonts w:eastAsia="楷体_GB2312"/>
      <w:sz w:val="21"/>
    </w:rPr>
  </w:style>
  <w:style w:type="table" w:customStyle="1" w:styleId="FigureTable">
    <w:name w:val="Figure Table"/>
    <w:basedOn w:val="a7"/>
    <w:rsid w:val="00F34AFC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F34AFC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F34AFC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F34AFC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F34AFC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F34AFC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F34AFC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F34AFC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F34AFC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F34AFC"/>
    <w:pPr>
      <w:ind w:left="1134"/>
    </w:pPr>
  </w:style>
  <w:style w:type="paragraph" w:customStyle="1" w:styleId="TerminalDisplayIndent2">
    <w:name w:val="Terminal Display Indent_2"/>
    <w:basedOn w:val="TerminalDisplay"/>
    <w:rsid w:val="00F34AFC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F34AFC"/>
    <w:rPr>
      <w:rFonts w:ascii="Futura Hv" w:hAnsi="Futura Hv"/>
    </w:rPr>
  </w:style>
  <w:style w:type="paragraph" w:customStyle="1" w:styleId="Spacer">
    <w:name w:val="Spacer"/>
    <w:next w:val="a0"/>
    <w:link w:val="SpacerChar"/>
    <w:rsid w:val="00F34AFC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F34AFC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F34AFC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F34AFC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F34AFC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F34AFC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F34AFC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F34AFC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F34AFC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F34AFC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F34AFC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F34AFC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F34AFC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F34AFC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F34AFC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F34AFC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F34AFC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F34AFC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F34AFC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F34AFC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F34AFC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F34AFC"/>
    <w:pPr>
      <w:numPr>
        <w:numId w:val="42"/>
      </w:numPr>
    </w:pPr>
  </w:style>
  <w:style w:type="numbering" w:styleId="111111">
    <w:name w:val="Outline List 1"/>
    <w:basedOn w:val="a3"/>
    <w:rsid w:val="00F34AFC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F34AFC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F34AFC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F34AFC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F34AFC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F34AFC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F34AFC"/>
    <w:pPr>
      <w:widowControl w:val="0"/>
      <w:jc w:val="left"/>
    </w:pPr>
  </w:style>
  <w:style w:type="table" w:styleId="31">
    <w:name w:val="Table Colorful 3"/>
    <w:basedOn w:val="a2"/>
    <w:rsid w:val="00F34AFC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F34AFC"/>
    <w:pPr>
      <w:ind w:left="840" w:hanging="420"/>
    </w:pPr>
  </w:style>
  <w:style w:type="character" w:styleId="afd">
    <w:name w:val="Strong"/>
    <w:basedOn w:val="a1"/>
    <w:uiPriority w:val="22"/>
    <w:qFormat/>
    <w:rsid w:val="00F34AFC"/>
    <w:rPr>
      <w:b/>
      <w:bCs/>
    </w:rPr>
  </w:style>
  <w:style w:type="paragraph" w:styleId="afe">
    <w:name w:val="Normal (Web)"/>
    <w:basedOn w:val="a0"/>
    <w:uiPriority w:val="99"/>
    <w:unhideWhenUsed/>
    <w:rsid w:val="00F34AFC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6032;&#24314;&#25991;&#20214;&#22841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8D0E5-1CC9-4E5A-B78B-D1249F3FC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63</TotalTime>
  <Pages>3</Pages>
  <Words>467</Words>
  <Characters>1364</Characters>
  <Application>Microsoft Office Word</Application>
  <DocSecurity>0</DocSecurity>
  <Lines>132</Lines>
  <Paragraphs>122</Paragraphs>
  <ScaleCrop>false</ScaleCrop>
  <Company/>
  <LinksUpToDate>false</LinksUpToDate>
  <CharactersWithSpaces>1400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26</cp:revision>
  <cp:lastPrinted>2010-05-04T10:01:00Z</cp:lastPrinted>
  <dcterms:created xsi:type="dcterms:W3CDTF">2014-07-09T08:19:00Z</dcterms:created>
  <dcterms:modified xsi:type="dcterms:W3CDTF">2014-07-31T10:34:00Z</dcterms:modified>
</cp:coreProperties>
</file>